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2FEF4F" w14:textId="77777777" w:rsidR="00094210" w:rsidRDefault="00094210" w:rsidP="000942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BOTELLER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fl.1416)</w:t>
      </w:r>
    </w:p>
    <w:p w14:paraId="7CFC9418" w14:textId="77777777" w:rsidR="00094210" w:rsidRDefault="00094210" w:rsidP="00094210">
      <w:pPr>
        <w:pStyle w:val="NoSpacing"/>
        <w:rPr>
          <w:rFonts w:cs="Times New Roman"/>
          <w:szCs w:val="24"/>
        </w:rPr>
      </w:pPr>
    </w:p>
    <w:p w14:paraId="00CA5A3A" w14:textId="77777777" w:rsidR="00094210" w:rsidRDefault="00094210" w:rsidP="00094210">
      <w:pPr>
        <w:pStyle w:val="NoSpacing"/>
        <w:rPr>
          <w:rFonts w:cs="Times New Roman"/>
          <w:szCs w:val="24"/>
        </w:rPr>
      </w:pPr>
    </w:p>
    <w:p w14:paraId="6DF42022" w14:textId="77777777" w:rsidR="00094210" w:rsidRDefault="00094210" w:rsidP="000942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Apr.1416</w:t>
      </w:r>
      <w:r>
        <w:rPr>
          <w:rFonts w:cs="Times New Roman"/>
          <w:szCs w:val="24"/>
        </w:rPr>
        <w:tab/>
        <w:t>He and John Hill(q.v.) were commissioned to levy and collect in person</w:t>
      </w:r>
    </w:p>
    <w:p w14:paraId="4981B9FA" w14:textId="77777777" w:rsidR="00094210" w:rsidRDefault="00094210" w:rsidP="000942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the port of London and all adjacent ports and places the customs and</w:t>
      </w:r>
    </w:p>
    <w:p w14:paraId="10C89A58" w14:textId="77777777" w:rsidR="00094210" w:rsidRDefault="00094210" w:rsidP="000942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subsidy on wools, hides and woolfells and to keep the </w:t>
      </w:r>
      <w:proofErr w:type="spellStart"/>
      <w:r>
        <w:rPr>
          <w:rFonts w:cs="Times New Roman"/>
          <w:szCs w:val="24"/>
        </w:rPr>
        <w:t>cocket</w:t>
      </w:r>
      <w:proofErr w:type="spellEnd"/>
      <w:r>
        <w:rPr>
          <w:rFonts w:cs="Times New Roman"/>
          <w:szCs w:val="24"/>
        </w:rPr>
        <w:t xml:space="preserve"> seal.</w:t>
      </w:r>
    </w:p>
    <w:p w14:paraId="7AD5D25F" w14:textId="77777777" w:rsidR="00094210" w:rsidRDefault="00094210" w:rsidP="000942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p.155)</w:t>
      </w:r>
    </w:p>
    <w:p w14:paraId="77F46D63" w14:textId="77777777" w:rsidR="00094210" w:rsidRDefault="00094210" w:rsidP="00094210">
      <w:pPr>
        <w:pStyle w:val="NoSpacing"/>
        <w:rPr>
          <w:rFonts w:cs="Times New Roman"/>
          <w:szCs w:val="24"/>
        </w:rPr>
      </w:pPr>
    </w:p>
    <w:p w14:paraId="771557F0" w14:textId="77777777" w:rsidR="00094210" w:rsidRDefault="00094210" w:rsidP="00094210">
      <w:pPr>
        <w:pStyle w:val="NoSpacing"/>
        <w:rPr>
          <w:rFonts w:cs="Times New Roman"/>
          <w:szCs w:val="24"/>
        </w:rPr>
      </w:pPr>
    </w:p>
    <w:p w14:paraId="08DB7E76" w14:textId="77777777" w:rsidR="00094210" w:rsidRDefault="00094210" w:rsidP="000942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June 2024</w:t>
      </w:r>
    </w:p>
    <w:p w14:paraId="7DA903E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56D07" w14:textId="77777777" w:rsidR="00094210" w:rsidRDefault="00094210" w:rsidP="009139A6">
      <w:r>
        <w:separator/>
      </w:r>
    </w:p>
  </w:endnote>
  <w:endnote w:type="continuationSeparator" w:id="0">
    <w:p w14:paraId="6A462F22" w14:textId="77777777" w:rsidR="00094210" w:rsidRDefault="000942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F8A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A76F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516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AFC22" w14:textId="77777777" w:rsidR="00094210" w:rsidRDefault="00094210" w:rsidP="009139A6">
      <w:r>
        <w:separator/>
      </w:r>
    </w:p>
  </w:footnote>
  <w:footnote w:type="continuationSeparator" w:id="0">
    <w:p w14:paraId="3480223A" w14:textId="77777777" w:rsidR="00094210" w:rsidRDefault="000942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3F7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FE6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474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210"/>
    <w:rsid w:val="000666E0"/>
    <w:rsid w:val="0009421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7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CBB3F"/>
  <w15:chartTrackingRefBased/>
  <w15:docId w15:val="{AC306A09-ADDC-427E-9CB1-371595E61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2024-06-04T18:36:00Z</dcterms:created>
  <dcterms:modified xsi:type="dcterms:W3CDTF">2024-06-04T18:36:00Z</dcterms:modified>
</cp:coreProperties>
</file>